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1A5916" w:rsidTr="00BD046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>
            <w:pPr>
              <w:rPr>
                <w:sz w:val="22"/>
                <w:szCs w:val="22"/>
              </w:rPr>
            </w:pPr>
            <w:r w:rsidRPr="00544DA4">
              <w:rPr>
                <w:szCs w:val="22"/>
              </w:rPr>
              <w:t>Приложение 9</w:t>
            </w:r>
          </w:p>
        </w:tc>
      </w:tr>
      <w:tr w:rsidR="001A5916" w:rsidTr="0050172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A5916" w:rsidRPr="00544DA4" w:rsidRDefault="001A5916" w:rsidP="00446B3D">
            <w:pPr>
              <w:rPr>
                <w:szCs w:val="22"/>
              </w:rPr>
            </w:pPr>
            <w:r w:rsidRPr="00544DA4">
              <w:rPr>
                <w:szCs w:val="22"/>
              </w:rPr>
              <w:t>к решению Саратовской</w:t>
            </w:r>
            <w:r w:rsidRPr="00544DA4">
              <w:rPr>
                <w:szCs w:val="22"/>
              </w:rPr>
              <w:br/>
              <w:t>городской Думы</w:t>
            </w:r>
          </w:p>
        </w:tc>
      </w:tr>
      <w:tr w:rsidR="001A5916" w:rsidTr="00BD6608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446B3D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A5916" w:rsidRDefault="001A5916" w:rsidP="001A5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Cs w:val="22"/>
              </w:rPr>
              <w:t xml:space="preserve">от 25 ноября 2022 года </w:t>
            </w:r>
            <w:r w:rsidRPr="00544DA4">
              <w:rPr>
                <w:szCs w:val="22"/>
              </w:rPr>
              <w:t xml:space="preserve">№ </w:t>
            </w:r>
            <w:r>
              <w:rPr>
                <w:szCs w:val="22"/>
              </w:rPr>
              <w:t>27-28</w:t>
            </w:r>
            <w:r w:rsidR="009A28AF">
              <w:rPr>
                <w:szCs w:val="22"/>
              </w:rPr>
              <w:t>1</w:t>
            </w:r>
          </w:p>
        </w:tc>
      </w:tr>
      <w:tr w:rsidR="003D29B1" w:rsidTr="00544DA4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</w:tr>
      <w:tr w:rsidR="003D29B1" w:rsidTr="003D29B1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3D29B1" w:rsidTr="003D29B1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9B1" w:rsidRDefault="003D29B1" w:rsidP="00446B3D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</w:tr>
      <w:tr w:rsidR="003D29B1" w:rsidTr="003D29B1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pPr>
              <w:jc w:val="right"/>
            </w:pPr>
            <w:r>
              <w:t>тыс. руб.</w:t>
            </w:r>
          </w:p>
        </w:tc>
      </w:tr>
      <w:tr w:rsidR="003D29B1" w:rsidTr="003D29B1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2022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2024 год</w:t>
            </w:r>
          </w:p>
        </w:tc>
      </w:tr>
    </w:tbl>
    <w:p w:rsidR="003D29B1" w:rsidRPr="003D29B1" w:rsidRDefault="003D29B1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3D29B1" w:rsidTr="003D29B1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center"/>
            </w:pPr>
            <w:r>
              <w:t>5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9B1" w:rsidRDefault="003D29B1" w:rsidP="00446B3D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rPr>
                <w:color w:val="FF0000"/>
              </w:rPr>
              <w:t>-511 679,8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2 197 520,2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2 050 000,0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>с предельными сроками погашения долговых обязательств до 31 декабря 202</w:t>
            </w:r>
            <w:r w:rsidRPr="003D29B1">
              <w:t>5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2 197 520,2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>с предельными сроками погашения долговых обязательств до 31 декабря 202</w:t>
            </w:r>
            <w:r w:rsidRPr="003D29B1">
              <w:t>6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>с предельными сроками погашения долговых обязательств до 31 декабря 202</w:t>
            </w:r>
            <w:r w:rsidRPr="003D29B1">
              <w:t>7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2 050 000,0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2 709 200,0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2 050 000,0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9B1" w:rsidRDefault="003D29B1" w:rsidP="00446B3D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1 551 200,0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2 621 200,0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600 000,0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>с предельными сроками погашения долговых обязательств до 15 декабря 202</w:t>
            </w:r>
            <w:r w:rsidRPr="003D29B1">
              <w:t>2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 xml:space="preserve">с предельными сроками погашения долговых обязательств до </w:t>
            </w:r>
            <w:r w:rsidRPr="003D29B1">
              <w:t>28</w:t>
            </w:r>
            <w:r>
              <w:t xml:space="preserve"> октября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>с предельными сроками погашения долговых обязательств до 28 июня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1 551 200,0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3D29B1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600 000,0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1 070 000,0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600 000,0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29B1" w:rsidRDefault="003D29B1" w:rsidP="00446B3D">
            <w:pPr>
              <w:jc w:val="right"/>
            </w:pPr>
            <w:r>
              <w:t>1 039 520,2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pPr>
              <w:jc w:val="right"/>
            </w:pPr>
            <w:r>
              <w:t>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4 818 720,2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2 650 000,0</w:t>
            </w:r>
          </w:p>
        </w:tc>
      </w:tr>
      <w:tr w:rsidR="003D29B1" w:rsidTr="003D29B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B1" w:rsidRDefault="003D29B1" w:rsidP="00446B3D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3 779 200,0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B1" w:rsidRDefault="003D29B1" w:rsidP="00446B3D">
            <w:pPr>
              <w:jc w:val="right"/>
            </w:pPr>
            <w:r>
              <w:t>2 650 000,0</w:t>
            </w:r>
          </w:p>
        </w:tc>
      </w:tr>
    </w:tbl>
    <w:p w:rsidR="00E2598B" w:rsidRPr="003D29B1" w:rsidRDefault="00E2598B" w:rsidP="003D29B1"/>
    <w:sectPr w:rsidR="00E2598B" w:rsidRPr="003D29B1" w:rsidSect="00192A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34B" w:rsidRDefault="0041634B" w:rsidP="003D29B1">
      <w:r>
        <w:separator/>
      </w:r>
    </w:p>
  </w:endnote>
  <w:endnote w:type="continuationSeparator" w:id="1">
    <w:p w:rsidR="0041634B" w:rsidRDefault="0041634B" w:rsidP="003D2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B1" w:rsidRDefault="003D29B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B1" w:rsidRDefault="003D29B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B1" w:rsidRDefault="003D29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34B" w:rsidRDefault="0041634B" w:rsidP="003D29B1">
      <w:r>
        <w:separator/>
      </w:r>
    </w:p>
  </w:footnote>
  <w:footnote w:type="continuationSeparator" w:id="1">
    <w:p w:rsidR="0041634B" w:rsidRDefault="0041634B" w:rsidP="003D2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B1" w:rsidRDefault="003D2813" w:rsidP="00E8243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9B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29B1" w:rsidRDefault="003D29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B1" w:rsidRDefault="003D2813" w:rsidP="00E8243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9B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5916">
      <w:rPr>
        <w:rStyle w:val="a7"/>
        <w:noProof/>
      </w:rPr>
      <w:t>2</w:t>
    </w:r>
    <w:r>
      <w:rPr>
        <w:rStyle w:val="a7"/>
      </w:rPr>
      <w:fldChar w:fldCharType="end"/>
    </w:r>
  </w:p>
  <w:p w:rsidR="003D29B1" w:rsidRDefault="003D29B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B1" w:rsidRDefault="003D29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9B1"/>
    <w:rsid w:val="00192AD4"/>
    <w:rsid w:val="001A5916"/>
    <w:rsid w:val="0026320D"/>
    <w:rsid w:val="002C3F39"/>
    <w:rsid w:val="003D2813"/>
    <w:rsid w:val="003D29B1"/>
    <w:rsid w:val="0041634B"/>
    <w:rsid w:val="00544DA4"/>
    <w:rsid w:val="006808C6"/>
    <w:rsid w:val="00820E84"/>
    <w:rsid w:val="008D7AE3"/>
    <w:rsid w:val="009008BB"/>
    <w:rsid w:val="009A28AF"/>
    <w:rsid w:val="00A24CAF"/>
    <w:rsid w:val="00B77C7E"/>
    <w:rsid w:val="00B912FD"/>
    <w:rsid w:val="00BB17F3"/>
    <w:rsid w:val="00E2598B"/>
    <w:rsid w:val="00EB3C2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29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29B1"/>
  </w:style>
  <w:style w:type="paragraph" w:styleId="a5">
    <w:name w:val="footer"/>
    <w:basedOn w:val="a"/>
    <w:link w:val="a6"/>
    <w:uiPriority w:val="99"/>
    <w:semiHidden/>
    <w:unhideWhenUsed/>
    <w:rsid w:val="003D29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29B1"/>
  </w:style>
  <w:style w:type="character" w:styleId="a7">
    <w:name w:val="page number"/>
    <w:basedOn w:val="a0"/>
    <w:uiPriority w:val="99"/>
    <w:semiHidden/>
    <w:unhideWhenUsed/>
    <w:rsid w:val="003D2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5</cp:revision>
  <dcterms:created xsi:type="dcterms:W3CDTF">2022-11-16T11:24:00Z</dcterms:created>
  <dcterms:modified xsi:type="dcterms:W3CDTF">2022-11-25T05:19:00Z</dcterms:modified>
</cp:coreProperties>
</file>